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20FCA72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70CD8EFC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4A9F">
              <w:rPr>
                <w:sz w:val="28"/>
                <w:szCs w:val="28"/>
              </w:rPr>
              <w:t>2</w:t>
            </w:r>
            <w:r w:rsidR="005621C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364A9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302FCFB9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64A9F">
              <w:rPr>
                <w:sz w:val="28"/>
                <w:szCs w:val="28"/>
              </w:rPr>
              <w:t>3</w:t>
            </w:r>
            <w:r w:rsidR="005621CC">
              <w:rPr>
                <w:sz w:val="28"/>
                <w:szCs w:val="28"/>
              </w:rPr>
              <w:t>4</w:t>
            </w:r>
          </w:p>
        </w:tc>
      </w:tr>
    </w:tbl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14A498B5" w14:textId="6848C1AC" w:rsidR="001E3AF8" w:rsidRPr="00A0339B" w:rsidRDefault="001E3AF8" w:rsidP="00665267">
      <w:pPr>
        <w:jc w:val="both"/>
        <w:rPr>
          <w:b/>
          <w:sz w:val="26"/>
          <w:szCs w:val="26"/>
        </w:rPr>
      </w:pPr>
      <w:r w:rsidRPr="00A0339B">
        <w:rPr>
          <w:b/>
          <w:bCs/>
          <w:sz w:val="26"/>
          <w:szCs w:val="26"/>
        </w:rPr>
        <w:t xml:space="preserve">О подготовке и проведении </w:t>
      </w:r>
      <w:r w:rsidR="00665267" w:rsidRPr="00A0339B">
        <w:rPr>
          <w:b/>
          <w:bCs/>
          <w:sz w:val="26"/>
          <w:szCs w:val="26"/>
        </w:rPr>
        <w:t>торжественного мероприятия, посвященного поздравлению выпускников 11 классов, детей членов Профсоюза</w:t>
      </w:r>
      <w:r w:rsidRPr="00A0339B">
        <w:rPr>
          <w:b/>
          <w:bCs/>
          <w:sz w:val="26"/>
          <w:szCs w:val="26"/>
        </w:rPr>
        <w:t xml:space="preserve"> первичных профсоюзных организаций Курской городской организации Общероссийского Профсоюза образования</w:t>
      </w:r>
      <w:r w:rsidR="00665267" w:rsidRPr="00A0339B">
        <w:rPr>
          <w:b/>
          <w:bCs/>
          <w:sz w:val="26"/>
          <w:szCs w:val="26"/>
        </w:rPr>
        <w:t>, с окончанием школы.</w:t>
      </w:r>
      <w:r w:rsidRPr="00A0339B">
        <w:rPr>
          <w:b/>
          <w:bCs/>
          <w:sz w:val="26"/>
          <w:szCs w:val="26"/>
        </w:rPr>
        <w:t xml:space="preserve"> </w:t>
      </w:r>
    </w:p>
    <w:p w14:paraId="09609594" w14:textId="5F12D2A1" w:rsidR="001E3AF8" w:rsidRPr="00A0339B" w:rsidRDefault="00693D5E" w:rsidP="00665267">
      <w:pPr>
        <w:jc w:val="both"/>
        <w:rPr>
          <w:sz w:val="26"/>
          <w:szCs w:val="26"/>
        </w:rPr>
      </w:pPr>
      <w:r w:rsidRPr="00A0339B">
        <w:rPr>
          <w:sz w:val="26"/>
          <w:szCs w:val="26"/>
        </w:rPr>
        <w:t>М.В. Боева, председатель Горкома профсоюза</w:t>
      </w:r>
    </w:p>
    <w:p w14:paraId="37FD7F6D" w14:textId="77777777" w:rsidR="001C134D" w:rsidRPr="00A0339B" w:rsidRDefault="001C134D" w:rsidP="001E3AF8">
      <w:pPr>
        <w:tabs>
          <w:tab w:val="left" w:pos="0"/>
        </w:tabs>
        <w:jc w:val="both"/>
        <w:rPr>
          <w:sz w:val="26"/>
          <w:szCs w:val="26"/>
        </w:rPr>
      </w:pPr>
    </w:p>
    <w:p w14:paraId="4D88E7C7" w14:textId="5A4F870C" w:rsidR="00665267" w:rsidRPr="00A0339B" w:rsidRDefault="00665267" w:rsidP="00665267">
      <w:pPr>
        <w:tabs>
          <w:tab w:val="left" w:pos="0"/>
        </w:tabs>
        <w:jc w:val="both"/>
        <w:rPr>
          <w:sz w:val="26"/>
          <w:szCs w:val="26"/>
        </w:rPr>
      </w:pPr>
      <w:r w:rsidRPr="00A0339B">
        <w:rPr>
          <w:sz w:val="26"/>
          <w:szCs w:val="26"/>
        </w:rPr>
        <w:t xml:space="preserve">В соответствии с планом работы Курской городской организации Общероссийского Профсоюза образования </w:t>
      </w:r>
      <w:r w:rsidR="00A0339B">
        <w:rPr>
          <w:sz w:val="26"/>
          <w:szCs w:val="26"/>
        </w:rPr>
        <w:t>в</w:t>
      </w:r>
      <w:r w:rsidRPr="00A0339B">
        <w:rPr>
          <w:sz w:val="26"/>
          <w:szCs w:val="26"/>
        </w:rPr>
        <w:t xml:space="preserve"> 2023 год</w:t>
      </w:r>
      <w:r w:rsidR="00A0339B">
        <w:rPr>
          <w:sz w:val="26"/>
          <w:szCs w:val="26"/>
        </w:rPr>
        <w:t>у</w:t>
      </w:r>
      <w:r w:rsidRPr="00A0339B">
        <w:rPr>
          <w:sz w:val="26"/>
          <w:szCs w:val="26"/>
        </w:rPr>
        <w:t xml:space="preserve"> реализуется проект «Наши дети – будущее Профсоюза», в рамках которого проводится акция «Наши выпускники». </w:t>
      </w:r>
    </w:p>
    <w:p w14:paraId="25DE3883" w14:textId="77777777" w:rsidR="00665267" w:rsidRPr="00A0339B" w:rsidRDefault="00665267" w:rsidP="001E3AF8">
      <w:pPr>
        <w:tabs>
          <w:tab w:val="left" w:pos="0"/>
        </w:tabs>
        <w:jc w:val="both"/>
        <w:rPr>
          <w:sz w:val="26"/>
          <w:szCs w:val="26"/>
        </w:rPr>
      </w:pPr>
    </w:p>
    <w:p w14:paraId="7EB03DAE" w14:textId="4A3B32D2" w:rsidR="001C134D" w:rsidRPr="00A0339B" w:rsidRDefault="001C134D" w:rsidP="001C134D">
      <w:pPr>
        <w:tabs>
          <w:tab w:val="left" w:pos="0"/>
        </w:tabs>
        <w:jc w:val="center"/>
        <w:rPr>
          <w:b/>
          <w:color w:val="000000" w:themeColor="text1"/>
          <w:sz w:val="26"/>
          <w:szCs w:val="26"/>
        </w:rPr>
      </w:pPr>
      <w:r w:rsidRPr="00A0339B">
        <w:rPr>
          <w:b/>
          <w:color w:val="000000" w:themeColor="text1"/>
          <w:sz w:val="26"/>
          <w:szCs w:val="26"/>
        </w:rPr>
        <w:t>Президиум горкома Профсоюза</w:t>
      </w:r>
    </w:p>
    <w:p w14:paraId="004D2126" w14:textId="77777777" w:rsidR="001C134D" w:rsidRPr="00A0339B" w:rsidRDefault="001C134D" w:rsidP="001C134D">
      <w:pPr>
        <w:pStyle w:val="a9"/>
        <w:suppressAutoHyphens/>
        <w:ind w:left="0"/>
        <w:jc w:val="center"/>
        <w:rPr>
          <w:color w:val="000000" w:themeColor="text1"/>
          <w:sz w:val="26"/>
          <w:szCs w:val="26"/>
        </w:rPr>
      </w:pPr>
      <w:r w:rsidRPr="00A0339B">
        <w:rPr>
          <w:b/>
          <w:color w:val="000000" w:themeColor="text1"/>
          <w:sz w:val="26"/>
          <w:szCs w:val="26"/>
        </w:rPr>
        <w:t>ПОСТАНОВЛЯЕТ</w:t>
      </w:r>
      <w:r w:rsidRPr="00A0339B">
        <w:rPr>
          <w:color w:val="000000" w:themeColor="text1"/>
          <w:sz w:val="26"/>
          <w:szCs w:val="26"/>
        </w:rPr>
        <w:t xml:space="preserve">: </w:t>
      </w:r>
    </w:p>
    <w:p w14:paraId="5F8351FD" w14:textId="224ADCB4" w:rsidR="001C134D" w:rsidRPr="00A0339B" w:rsidRDefault="001C134D" w:rsidP="001C134D">
      <w:pPr>
        <w:tabs>
          <w:tab w:val="left" w:pos="0"/>
        </w:tabs>
        <w:jc w:val="both"/>
        <w:rPr>
          <w:bCs/>
          <w:sz w:val="26"/>
          <w:szCs w:val="26"/>
        </w:rPr>
      </w:pPr>
      <w:r w:rsidRPr="00A0339B">
        <w:rPr>
          <w:bCs/>
          <w:sz w:val="26"/>
          <w:szCs w:val="26"/>
        </w:rPr>
        <w:t xml:space="preserve">1. Провести </w:t>
      </w:r>
      <w:r w:rsidR="00665267" w:rsidRPr="00A0339B">
        <w:rPr>
          <w:bCs/>
          <w:sz w:val="26"/>
          <w:szCs w:val="26"/>
        </w:rPr>
        <w:t>торжественное мероприятие, посвященное поздравлению выпускников 11 классов, детей членов Профсоюза первичных профсоюзных организаций Курской городской организации Общероссийского Профсоюза образования, с окончанием школы (далее - торжественное мероприятие),</w:t>
      </w:r>
      <w:r w:rsidR="00665267" w:rsidRPr="00A0339B">
        <w:rPr>
          <w:b/>
          <w:bCs/>
          <w:sz w:val="26"/>
          <w:szCs w:val="26"/>
        </w:rPr>
        <w:t xml:space="preserve"> </w:t>
      </w:r>
      <w:r w:rsidR="00665267" w:rsidRPr="00A0339B">
        <w:rPr>
          <w:bCs/>
          <w:sz w:val="26"/>
          <w:szCs w:val="26"/>
        </w:rPr>
        <w:t>25</w:t>
      </w:r>
      <w:r w:rsidRPr="00A0339B">
        <w:rPr>
          <w:bCs/>
          <w:sz w:val="26"/>
          <w:szCs w:val="26"/>
        </w:rPr>
        <w:t xml:space="preserve"> мая 2023 года </w:t>
      </w:r>
      <w:r w:rsidR="00665267" w:rsidRPr="00A0339B">
        <w:rPr>
          <w:bCs/>
          <w:sz w:val="26"/>
          <w:szCs w:val="26"/>
        </w:rPr>
        <w:t xml:space="preserve">в 15.00 </w:t>
      </w:r>
      <w:r w:rsidR="00665267" w:rsidRPr="00A0339B">
        <w:rPr>
          <w:sz w:val="26"/>
          <w:szCs w:val="26"/>
        </w:rPr>
        <w:t>в актовом зале Дома профсоюзов (: г. Курск, ул. Дзержинского, д. 53, 4 этаж)</w:t>
      </w:r>
      <w:r w:rsidR="00665267" w:rsidRPr="00A0339B">
        <w:rPr>
          <w:bCs/>
          <w:sz w:val="26"/>
          <w:szCs w:val="26"/>
        </w:rPr>
        <w:t xml:space="preserve"> </w:t>
      </w:r>
    </w:p>
    <w:p w14:paraId="42160CAF" w14:textId="0C5F2FAB" w:rsidR="001E3AF8" w:rsidRDefault="001C134D" w:rsidP="001E3AF8">
      <w:pPr>
        <w:ind w:firstLine="708"/>
        <w:jc w:val="both"/>
        <w:rPr>
          <w:sz w:val="26"/>
          <w:szCs w:val="26"/>
        </w:rPr>
      </w:pPr>
      <w:r w:rsidRPr="00A0339B">
        <w:rPr>
          <w:sz w:val="26"/>
          <w:szCs w:val="26"/>
        </w:rPr>
        <w:t>2</w:t>
      </w:r>
      <w:r w:rsidR="001E3AF8" w:rsidRPr="00A0339B">
        <w:rPr>
          <w:sz w:val="26"/>
          <w:szCs w:val="26"/>
        </w:rPr>
        <w:t xml:space="preserve">. Утвердить программу проведения </w:t>
      </w:r>
      <w:r w:rsidR="00665267" w:rsidRPr="00A0339B">
        <w:rPr>
          <w:sz w:val="26"/>
          <w:szCs w:val="26"/>
        </w:rPr>
        <w:t>торжественного мероприятия</w:t>
      </w:r>
      <w:r w:rsidR="00A0339B">
        <w:rPr>
          <w:sz w:val="26"/>
          <w:szCs w:val="26"/>
        </w:rPr>
        <w:t>.</w:t>
      </w:r>
    </w:p>
    <w:p w14:paraId="24A5323B" w14:textId="77777777" w:rsidR="00A0339B" w:rsidRPr="00A0339B" w:rsidRDefault="00A0339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  <w:u w:val="single"/>
        </w:rPr>
      </w:pPr>
      <w:r w:rsidRPr="00A0339B">
        <w:rPr>
          <w:sz w:val="26"/>
          <w:szCs w:val="26"/>
          <w:u w:val="single"/>
        </w:rPr>
        <w:t>В плане мероприятия:</w:t>
      </w:r>
    </w:p>
    <w:p w14:paraId="4E2BFA46" w14:textId="77777777" w:rsidR="00FA2DDB" w:rsidRDefault="00A0339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A0339B">
        <w:rPr>
          <w:sz w:val="26"/>
          <w:szCs w:val="26"/>
        </w:rPr>
        <w:t>- поздравление выпускников 11-х классов с окончанием школы</w:t>
      </w:r>
      <w:r w:rsidR="00FA2DDB">
        <w:rPr>
          <w:sz w:val="26"/>
          <w:szCs w:val="26"/>
        </w:rPr>
        <w:t>;</w:t>
      </w:r>
    </w:p>
    <w:p w14:paraId="7084BFB2" w14:textId="5506E809" w:rsidR="00A0339B" w:rsidRPr="00A0339B" w:rsidRDefault="00FA2DD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0339B" w:rsidRPr="00A0339B">
        <w:rPr>
          <w:sz w:val="26"/>
          <w:szCs w:val="26"/>
        </w:rPr>
        <w:t xml:space="preserve"> вручение подарков </w:t>
      </w:r>
      <w:r>
        <w:rPr>
          <w:sz w:val="26"/>
          <w:szCs w:val="26"/>
        </w:rPr>
        <w:t xml:space="preserve">выпускникам </w:t>
      </w:r>
      <w:r w:rsidR="00A0339B" w:rsidRPr="00A0339B">
        <w:rPr>
          <w:sz w:val="26"/>
          <w:szCs w:val="26"/>
        </w:rPr>
        <w:t xml:space="preserve">от </w:t>
      </w:r>
      <w:r w:rsidR="00A0339B">
        <w:rPr>
          <w:sz w:val="26"/>
          <w:szCs w:val="26"/>
        </w:rPr>
        <w:t>г</w:t>
      </w:r>
      <w:r w:rsidR="00A0339B" w:rsidRPr="00A0339B">
        <w:rPr>
          <w:sz w:val="26"/>
          <w:szCs w:val="26"/>
        </w:rPr>
        <w:t xml:space="preserve">оркома </w:t>
      </w:r>
      <w:r w:rsidR="00A0339B">
        <w:rPr>
          <w:sz w:val="26"/>
          <w:szCs w:val="26"/>
        </w:rPr>
        <w:t>п</w:t>
      </w:r>
      <w:r w:rsidR="00A0339B" w:rsidRPr="00A0339B">
        <w:rPr>
          <w:sz w:val="26"/>
          <w:szCs w:val="26"/>
        </w:rPr>
        <w:t>рофсоюза;</w:t>
      </w:r>
    </w:p>
    <w:p w14:paraId="2FBB0DB2" w14:textId="77777777" w:rsidR="00A0339B" w:rsidRPr="00A0339B" w:rsidRDefault="00A0339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A0339B">
        <w:rPr>
          <w:sz w:val="26"/>
          <w:szCs w:val="26"/>
        </w:rPr>
        <w:t>- выступление команды КВН МБОУ «Средняя общеобразовательная школа № 54 имени Н.А. Бредихина»;</w:t>
      </w:r>
    </w:p>
    <w:p w14:paraId="36092D39" w14:textId="77777777" w:rsidR="00A0339B" w:rsidRPr="00A0339B" w:rsidRDefault="00A0339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A0339B">
        <w:rPr>
          <w:sz w:val="26"/>
          <w:szCs w:val="26"/>
        </w:rPr>
        <w:t>- кофе-пауза от Донат Бара.</w:t>
      </w:r>
    </w:p>
    <w:p w14:paraId="62F1637F" w14:textId="64401558" w:rsidR="001E3AF8" w:rsidRPr="00A0339B" w:rsidRDefault="00A0339B" w:rsidP="001E3AF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E3AF8" w:rsidRPr="00A0339B">
        <w:rPr>
          <w:sz w:val="26"/>
          <w:szCs w:val="26"/>
        </w:rPr>
        <w:t xml:space="preserve">. Утвердить смету расходов </w:t>
      </w:r>
      <w:r w:rsidR="00FA2DDB">
        <w:rPr>
          <w:sz w:val="26"/>
          <w:szCs w:val="26"/>
        </w:rPr>
        <w:t xml:space="preserve">на приобретение подарков для выпускников и </w:t>
      </w:r>
      <w:r w:rsidR="001E3AF8" w:rsidRPr="00A0339B">
        <w:rPr>
          <w:sz w:val="26"/>
          <w:szCs w:val="26"/>
        </w:rPr>
        <w:t xml:space="preserve">проведения </w:t>
      </w:r>
      <w:r w:rsidR="00665267" w:rsidRPr="00A0339B">
        <w:rPr>
          <w:sz w:val="26"/>
          <w:szCs w:val="26"/>
        </w:rPr>
        <w:t>торжественного мероприятия</w:t>
      </w:r>
      <w:r w:rsidR="001E3AF8" w:rsidRPr="00A0339B">
        <w:rPr>
          <w:sz w:val="26"/>
          <w:szCs w:val="26"/>
        </w:rPr>
        <w:t xml:space="preserve"> (Смета расходов прилагается).</w:t>
      </w:r>
    </w:p>
    <w:p w14:paraId="6182FBBE" w14:textId="4220C899" w:rsidR="001E3AF8" w:rsidRPr="00A0339B" w:rsidRDefault="00A0339B" w:rsidP="001E3AF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E3AF8" w:rsidRPr="00A0339B">
        <w:rPr>
          <w:sz w:val="26"/>
          <w:szCs w:val="26"/>
        </w:rPr>
        <w:t xml:space="preserve">. Возложить ответственность за проведение </w:t>
      </w:r>
      <w:r w:rsidR="00665267" w:rsidRPr="00A0339B">
        <w:rPr>
          <w:sz w:val="26"/>
          <w:szCs w:val="26"/>
        </w:rPr>
        <w:t>торжественного мероприятия</w:t>
      </w:r>
      <w:r w:rsidR="00165B65" w:rsidRPr="00A0339B">
        <w:rPr>
          <w:sz w:val="26"/>
          <w:szCs w:val="26"/>
        </w:rPr>
        <w:t xml:space="preserve"> </w:t>
      </w:r>
      <w:r w:rsidR="001E3AF8" w:rsidRPr="00A0339B">
        <w:rPr>
          <w:sz w:val="26"/>
          <w:szCs w:val="26"/>
        </w:rPr>
        <w:t xml:space="preserve">на штатных сотрудников горкома Профсоюза, членов </w:t>
      </w:r>
      <w:r w:rsidR="00665267" w:rsidRPr="00A0339B">
        <w:rPr>
          <w:sz w:val="26"/>
          <w:szCs w:val="26"/>
        </w:rPr>
        <w:t>Молодежного совета</w:t>
      </w:r>
      <w:r w:rsidR="001E3AF8" w:rsidRPr="00A0339B">
        <w:rPr>
          <w:sz w:val="26"/>
          <w:szCs w:val="26"/>
        </w:rPr>
        <w:t xml:space="preserve"> горкома Профсоюза</w:t>
      </w:r>
      <w:r>
        <w:rPr>
          <w:sz w:val="26"/>
          <w:szCs w:val="26"/>
        </w:rPr>
        <w:t xml:space="preserve"> (председатель Молодежного совета Сеидов Р.Г.)</w:t>
      </w:r>
      <w:r w:rsidR="001E3AF8" w:rsidRPr="00A0339B">
        <w:rPr>
          <w:sz w:val="26"/>
          <w:szCs w:val="26"/>
        </w:rPr>
        <w:t>.</w:t>
      </w:r>
    </w:p>
    <w:p w14:paraId="4E4F50B3" w14:textId="441A7CA2" w:rsidR="006C2B18" w:rsidRPr="00A0339B" w:rsidRDefault="00A0339B" w:rsidP="00B1567E">
      <w:pPr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C2B18" w:rsidRPr="00A0339B">
        <w:rPr>
          <w:sz w:val="26"/>
          <w:szCs w:val="26"/>
        </w:rPr>
        <w:t xml:space="preserve">. Главному бухгалтеру </w:t>
      </w:r>
      <w:proofErr w:type="spellStart"/>
      <w:r w:rsidR="006C2B18" w:rsidRPr="00A0339B">
        <w:rPr>
          <w:sz w:val="26"/>
          <w:szCs w:val="26"/>
        </w:rPr>
        <w:t>Ковыневой</w:t>
      </w:r>
      <w:proofErr w:type="spellEnd"/>
      <w:r w:rsidR="006C2B18" w:rsidRPr="00A0339B">
        <w:rPr>
          <w:sz w:val="26"/>
          <w:szCs w:val="26"/>
        </w:rPr>
        <w:t xml:space="preserve"> М.С. предусмотреть в Смете расходов Курской городской организации </w:t>
      </w:r>
      <w:r w:rsidR="00165B65" w:rsidRPr="00A0339B">
        <w:rPr>
          <w:sz w:val="26"/>
          <w:szCs w:val="26"/>
        </w:rPr>
        <w:t xml:space="preserve">профсоюза </w:t>
      </w:r>
      <w:r w:rsidR="006C2B18" w:rsidRPr="00A0339B">
        <w:rPr>
          <w:sz w:val="26"/>
          <w:szCs w:val="26"/>
        </w:rPr>
        <w:t xml:space="preserve">денежные средства для </w:t>
      </w:r>
      <w:r w:rsidR="00FA2DDB">
        <w:rPr>
          <w:sz w:val="26"/>
          <w:szCs w:val="26"/>
        </w:rPr>
        <w:t xml:space="preserve">приобретения подарков выпускникам и </w:t>
      </w:r>
      <w:r w:rsidR="00165B65" w:rsidRPr="00A0339B">
        <w:rPr>
          <w:sz w:val="26"/>
          <w:szCs w:val="26"/>
        </w:rPr>
        <w:t xml:space="preserve">проведения </w:t>
      </w:r>
      <w:r w:rsidR="00665267" w:rsidRPr="00A0339B">
        <w:rPr>
          <w:sz w:val="26"/>
          <w:szCs w:val="26"/>
        </w:rPr>
        <w:t>торжественного мероприятия</w:t>
      </w:r>
      <w:r w:rsidR="006C2B18" w:rsidRPr="00A0339B">
        <w:rPr>
          <w:sz w:val="26"/>
          <w:szCs w:val="26"/>
        </w:rPr>
        <w:t xml:space="preserve">. </w:t>
      </w:r>
    </w:p>
    <w:p w14:paraId="1AB1F782" w14:textId="67C955BA" w:rsidR="00165B65" w:rsidRPr="00A0339B" w:rsidRDefault="00A0339B" w:rsidP="00165B6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65B65" w:rsidRPr="00A0339B">
        <w:rPr>
          <w:sz w:val="26"/>
          <w:szCs w:val="26"/>
        </w:rPr>
        <w:t xml:space="preserve">. Контроль за выполнением постановления возложить на председателя горкома Профсоюза Боеву М.В., главного бухгалтера М.С. </w:t>
      </w:r>
      <w:proofErr w:type="spellStart"/>
      <w:r w:rsidR="00165B65" w:rsidRPr="00A0339B">
        <w:rPr>
          <w:sz w:val="26"/>
          <w:szCs w:val="26"/>
        </w:rPr>
        <w:t>Ковыневу</w:t>
      </w:r>
      <w:proofErr w:type="spellEnd"/>
      <w:r w:rsidR="00165B65" w:rsidRPr="00A0339B">
        <w:rPr>
          <w:sz w:val="26"/>
          <w:szCs w:val="26"/>
        </w:rPr>
        <w:t>.</w:t>
      </w:r>
    </w:p>
    <w:p w14:paraId="5D7E6242" w14:textId="77777777" w:rsidR="00A0339B" w:rsidRDefault="00A0339B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72C1E5C8" w14:textId="5A21CB3A" w:rsidR="005B4FD5" w:rsidRPr="00A0339B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A0339B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Pr="00A0339B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A0339B">
        <w:rPr>
          <w:rFonts w:cs="Calibri"/>
          <w:sz w:val="26"/>
          <w:szCs w:val="26"/>
          <w:lang w:eastAsia="ar-SA"/>
        </w:rPr>
        <w:t>организации Профсоюза</w:t>
      </w:r>
      <w:r w:rsidRPr="00A0339B">
        <w:rPr>
          <w:rFonts w:cs="Calibri"/>
          <w:sz w:val="26"/>
          <w:szCs w:val="26"/>
          <w:lang w:eastAsia="ar-SA"/>
        </w:rPr>
        <w:tab/>
        <w:t>М.В. Боева</w:t>
      </w:r>
    </w:p>
    <w:sectPr w:rsidR="005B4FD5" w:rsidRPr="00A0339B" w:rsidSect="00594539">
      <w:headerReference w:type="default" r:id="rId9"/>
      <w:pgSz w:w="11906" w:h="16838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A394E" w14:textId="77777777" w:rsidR="00B03495" w:rsidRDefault="00B03495" w:rsidP="00CF262D">
      <w:r>
        <w:separator/>
      </w:r>
    </w:p>
  </w:endnote>
  <w:endnote w:type="continuationSeparator" w:id="0">
    <w:p w14:paraId="6E05AF15" w14:textId="77777777" w:rsidR="00B03495" w:rsidRDefault="00B03495" w:rsidP="00CF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78AE3" w14:textId="77777777" w:rsidR="00B03495" w:rsidRDefault="00B03495" w:rsidP="00CF262D">
      <w:r>
        <w:separator/>
      </w:r>
    </w:p>
  </w:footnote>
  <w:footnote w:type="continuationSeparator" w:id="0">
    <w:p w14:paraId="7CEFC37C" w14:textId="77777777" w:rsidR="00B03495" w:rsidRDefault="00B03495" w:rsidP="00CF2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5CC78" w14:textId="08641B98" w:rsidR="00CF262D" w:rsidRDefault="00CF262D" w:rsidP="00CF262D">
    <w:pPr>
      <w:pStyle w:val="ad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942179134">
    <w:abstractNumId w:val="6"/>
  </w:num>
  <w:num w:numId="2" w16cid:durableId="1898786087">
    <w:abstractNumId w:val="3"/>
  </w:num>
  <w:num w:numId="3" w16cid:durableId="1657149092">
    <w:abstractNumId w:val="8"/>
  </w:num>
  <w:num w:numId="4" w16cid:durableId="1282957058">
    <w:abstractNumId w:val="0"/>
  </w:num>
  <w:num w:numId="5" w16cid:durableId="2126538385">
    <w:abstractNumId w:val="2"/>
  </w:num>
  <w:num w:numId="6" w16cid:durableId="1333603045">
    <w:abstractNumId w:val="9"/>
  </w:num>
  <w:num w:numId="7" w16cid:durableId="247154649">
    <w:abstractNumId w:val="4"/>
  </w:num>
  <w:num w:numId="8" w16cid:durableId="1571234379">
    <w:abstractNumId w:val="7"/>
  </w:num>
  <w:num w:numId="9" w16cid:durableId="825514868">
    <w:abstractNumId w:val="5"/>
  </w:num>
  <w:num w:numId="10" w16cid:durableId="76881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26722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5B65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134D"/>
    <w:rsid w:val="001C5D50"/>
    <w:rsid w:val="001E08B6"/>
    <w:rsid w:val="001E138E"/>
    <w:rsid w:val="001E3AF8"/>
    <w:rsid w:val="00203B2D"/>
    <w:rsid w:val="00217575"/>
    <w:rsid w:val="0022155B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28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21CC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65267"/>
    <w:rsid w:val="00674268"/>
    <w:rsid w:val="00675529"/>
    <w:rsid w:val="00675A19"/>
    <w:rsid w:val="0067636B"/>
    <w:rsid w:val="00680550"/>
    <w:rsid w:val="00680ABA"/>
    <w:rsid w:val="00686590"/>
    <w:rsid w:val="006924A5"/>
    <w:rsid w:val="00693D5E"/>
    <w:rsid w:val="00694530"/>
    <w:rsid w:val="00696AF8"/>
    <w:rsid w:val="006B6F04"/>
    <w:rsid w:val="006C273A"/>
    <w:rsid w:val="006C2B18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7F4DBB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1AD2"/>
    <w:rsid w:val="0098533D"/>
    <w:rsid w:val="009859F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339B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495"/>
    <w:rsid w:val="00B03F09"/>
    <w:rsid w:val="00B0532A"/>
    <w:rsid w:val="00B1069C"/>
    <w:rsid w:val="00B12653"/>
    <w:rsid w:val="00B1567E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262D"/>
    <w:rsid w:val="00CF339F"/>
    <w:rsid w:val="00D006FE"/>
    <w:rsid w:val="00D02838"/>
    <w:rsid w:val="00D159D3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B5F1C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2DDB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505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ody Text"/>
    <w:basedOn w:val="a"/>
    <w:link w:val="ac"/>
    <w:semiHidden/>
    <w:unhideWhenUsed/>
    <w:rsid w:val="0022155B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22155B"/>
    <w:rPr>
      <w:sz w:val="24"/>
    </w:rPr>
  </w:style>
  <w:style w:type="paragraph" w:styleId="ad">
    <w:name w:val="header"/>
    <w:basedOn w:val="a"/>
    <w:link w:val="ae"/>
    <w:unhideWhenUsed/>
    <w:rsid w:val="00CF26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F262D"/>
    <w:rPr>
      <w:sz w:val="24"/>
    </w:rPr>
  </w:style>
  <w:style w:type="paragraph" w:styleId="af">
    <w:name w:val="footer"/>
    <w:basedOn w:val="a"/>
    <w:link w:val="af0"/>
    <w:unhideWhenUsed/>
    <w:rsid w:val="00CF26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F262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432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92</cp:revision>
  <cp:lastPrinted>2023-05-23T11:05:00Z</cp:lastPrinted>
  <dcterms:created xsi:type="dcterms:W3CDTF">2022-03-18T09:18:00Z</dcterms:created>
  <dcterms:modified xsi:type="dcterms:W3CDTF">2023-05-30T14:02:00Z</dcterms:modified>
</cp:coreProperties>
</file>